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10B9" w14:textId="77777777" w:rsidR="00626505" w:rsidRDefault="00626505" w:rsidP="006265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Alan DAGENHALE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fl.1400)</w:t>
      </w:r>
    </w:p>
    <w:p w14:paraId="1492643F" w14:textId="77777777" w:rsidR="00626505" w:rsidRDefault="00626505" w:rsidP="00626505">
      <w:pPr>
        <w:pStyle w:val="NoSpacing"/>
        <w:rPr>
          <w:rFonts w:cs="Times New Roman"/>
          <w:szCs w:val="24"/>
        </w:rPr>
      </w:pPr>
    </w:p>
    <w:p w14:paraId="4F1C92F6" w14:textId="77777777" w:rsidR="00626505" w:rsidRDefault="00626505" w:rsidP="00626505">
      <w:pPr>
        <w:pStyle w:val="NoSpacing"/>
        <w:rPr>
          <w:rFonts w:cs="Times New Roman"/>
          <w:szCs w:val="24"/>
        </w:rPr>
      </w:pPr>
    </w:p>
    <w:p w14:paraId="163ECB8D" w14:textId="77777777" w:rsidR="00626505" w:rsidRDefault="00626505" w:rsidP="006265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 xml:space="preserve"> into</w:t>
      </w:r>
    </w:p>
    <w:p w14:paraId="02138E15" w14:textId="77777777" w:rsidR="00626505" w:rsidRDefault="00626505" w:rsidP="006265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Lucy(q.v.).</w:t>
      </w:r>
    </w:p>
    <w:p w14:paraId="433E7566" w14:textId="77777777" w:rsidR="00626505" w:rsidRDefault="00626505" w:rsidP="006265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https://inquisitionspostmortem.ac.uk/view/inquisition/18-064/67</w:t>
        </w:r>
      </w:hyperlink>
      <w:r>
        <w:rPr>
          <w:rFonts w:cs="Times New Roman"/>
          <w:szCs w:val="24"/>
        </w:rPr>
        <w:t xml:space="preserve"> )</w:t>
      </w:r>
    </w:p>
    <w:p w14:paraId="4E2AA59E" w14:textId="77777777" w:rsidR="00626505" w:rsidRDefault="00626505" w:rsidP="00626505">
      <w:pPr>
        <w:pStyle w:val="NoSpacing"/>
        <w:rPr>
          <w:rFonts w:cs="Times New Roman"/>
          <w:szCs w:val="24"/>
        </w:rPr>
      </w:pPr>
    </w:p>
    <w:p w14:paraId="55208DE4" w14:textId="77777777" w:rsidR="00626505" w:rsidRDefault="00626505" w:rsidP="00626505">
      <w:pPr>
        <w:pStyle w:val="NoSpacing"/>
        <w:rPr>
          <w:rFonts w:cs="Times New Roman"/>
          <w:szCs w:val="24"/>
        </w:rPr>
      </w:pPr>
    </w:p>
    <w:p w14:paraId="5CF04875" w14:textId="77777777" w:rsidR="00626505" w:rsidRDefault="00626505" w:rsidP="006265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27362422" w14:textId="0918882C" w:rsidR="00626505" w:rsidRPr="00626505" w:rsidRDefault="00626505" w:rsidP="00626505">
      <w:pPr>
        <w:pStyle w:val="NoSpacing"/>
        <w:rPr>
          <w:rFonts w:cs="Times New Roman"/>
          <w:szCs w:val="24"/>
        </w:rPr>
      </w:pPr>
    </w:p>
    <w:p w14:paraId="457E946F" w14:textId="18AFC9D4" w:rsidR="003A7B8A" w:rsidRPr="00626505" w:rsidRDefault="003A7B8A" w:rsidP="009139A6">
      <w:pPr>
        <w:pStyle w:val="NoSpacing"/>
        <w:rPr>
          <w:rFonts w:cs="Times New Roman"/>
          <w:szCs w:val="24"/>
        </w:rPr>
      </w:pPr>
    </w:p>
    <w:sectPr w:rsidR="003A7B8A" w:rsidRPr="006265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7E341" w14:textId="77777777" w:rsidR="003A7B8A" w:rsidRDefault="003A7B8A" w:rsidP="009139A6">
      <w:r>
        <w:separator/>
      </w:r>
    </w:p>
  </w:endnote>
  <w:endnote w:type="continuationSeparator" w:id="0">
    <w:p w14:paraId="3B769997" w14:textId="77777777" w:rsidR="003A7B8A" w:rsidRDefault="003A7B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CC0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D1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2D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CC745" w14:textId="77777777" w:rsidR="003A7B8A" w:rsidRDefault="003A7B8A" w:rsidP="009139A6">
      <w:r>
        <w:separator/>
      </w:r>
    </w:p>
  </w:footnote>
  <w:footnote w:type="continuationSeparator" w:id="0">
    <w:p w14:paraId="10E47C17" w14:textId="77777777" w:rsidR="003A7B8A" w:rsidRDefault="003A7B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EB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0A3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705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B8A"/>
    <w:rsid w:val="000666E0"/>
    <w:rsid w:val="002510B7"/>
    <w:rsid w:val="003A7B8A"/>
    <w:rsid w:val="00456702"/>
    <w:rsid w:val="005C130B"/>
    <w:rsid w:val="00626505"/>
    <w:rsid w:val="00826F5C"/>
    <w:rsid w:val="009139A6"/>
    <w:rsid w:val="009448BB"/>
    <w:rsid w:val="00947624"/>
    <w:rsid w:val="00A0395C"/>
    <w:rsid w:val="00A21631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0A6FC"/>
  <w15:chartTrackingRefBased/>
  <w15:docId w15:val="{7BA3DA85-08FC-44BF-8357-7531F169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A7B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2023-12-08T20:06:00Z</dcterms:created>
  <dcterms:modified xsi:type="dcterms:W3CDTF">2023-12-08T21:11:00Z</dcterms:modified>
</cp:coreProperties>
</file>